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E83A82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07143/029-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E83A82" w:rsidRPr="00E83A82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E83A82" w:rsidRPr="00E83A82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E83A82" w:rsidRPr="00E83A82">
          <w:rPr>
            <w:rStyle w:val="aa"/>
          </w:rPr>
          <w:t xml:space="preserve"> 6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E83A82" w:rsidRPr="00E83A82">
          <w:rPr>
            <w:u w:val="single"/>
          </w:rPr>
          <w:t xml:space="preserve"> 07143/029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E83A82" w:rsidRPr="00E83A82">
          <w:rPr>
            <w:rStyle w:val="aa"/>
          </w:rPr>
          <w:t xml:space="preserve"> Медицинская </w:t>
        </w:r>
        <w:r w:rsidR="00E83A82" w:rsidRPr="00E83A82">
          <w:rPr>
            <w:u w:val="single"/>
          </w:rPr>
          <w:t xml:space="preserve">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E83A82" w:rsidRPr="00E83A82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E83A82" w:rsidRPr="00E83A82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436512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436512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436512" w:rsidP="005859B9">
      <w:fldSimple w:instr=" DOCVARIABLE operac \* MERGEFORMAT ">
        <w:r w:rsidR="00E83A82" w:rsidRPr="00E83A82">
          <w:t xml:space="preserve"> Выполняет врачебные назначения больным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76757E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76757E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114F8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76757E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114F8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114F8" w:rsidRPr="00C114F8">
          <w:rPr>
            <w:bCs/>
          </w:rPr>
          <w:t>-</w:t>
        </w:r>
        <w:r w:rsidR="00C114F8" w:rsidRPr="00C114F8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114F8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E83A82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07143/029-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436512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436512" w:rsidRPr="00310C71">
            <w:rPr>
              <w:rStyle w:val="ad"/>
              <w:sz w:val="20"/>
              <w:szCs w:val="20"/>
            </w:rPr>
            <w:fldChar w:fldCharType="separate"/>
          </w:r>
          <w:r w:rsidR="00E83A82">
            <w:rPr>
              <w:rStyle w:val="ad"/>
              <w:noProof/>
              <w:sz w:val="20"/>
              <w:szCs w:val="20"/>
            </w:rPr>
            <w:t>1</w:t>
          </w:r>
          <w:r w:rsidR="00436512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E83A82" w:rsidRPr="00E83A82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 2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67FAF2740244454CBD80B79397FE717F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29- ТЖ "/>
    <w:docVar w:name="num_form" w:val="2"/>
    <w:docVar w:name="oborud" w:val=" ПЭВМ "/>
    <w:docVar w:name="operac" w:val=" Выполняет врачебные назначения больны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6F20C68AE9044C78DBED8267C4DF955"/>
    <w:docVar w:name="rm_id" w:val="210"/>
    <w:docVar w:name="rm_name" w:val=" Медицинская сестра "/>
    <w:docVar w:name="rm_number" w:val=" 07143/029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D1F5B"/>
    <w:rsid w:val="000E4F42"/>
    <w:rsid w:val="000E6B88"/>
    <w:rsid w:val="000F19E5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1F7EBD"/>
    <w:rsid w:val="002118B1"/>
    <w:rsid w:val="00234932"/>
    <w:rsid w:val="002A1163"/>
    <w:rsid w:val="002A4043"/>
    <w:rsid w:val="002E55C6"/>
    <w:rsid w:val="00305B2F"/>
    <w:rsid w:val="00310C71"/>
    <w:rsid w:val="00362109"/>
    <w:rsid w:val="00367816"/>
    <w:rsid w:val="003876C3"/>
    <w:rsid w:val="003955EB"/>
    <w:rsid w:val="003C24DB"/>
    <w:rsid w:val="003C336F"/>
    <w:rsid w:val="0040104A"/>
    <w:rsid w:val="00402CAC"/>
    <w:rsid w:val="00436512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05E47"/>
    <w:rsid w:val="006730B2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6757E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51D05"/>
    <w:rsid w:val="00883461"/>
    <w:rsid w:val="008D5F6D"/>
    <w:rsid w:val="008E65AD"/>
    <w:rsid w:val="008E68DE"/>
    <w:rsid w:val="0090588D"/>
    <w:rsid w:val="0092778A"/>
    <w:rsid w:val="00967790"/>
    <w:rsid w:val="009966A1"/>
    <w:rsid w:val="009B6AD9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114F8"/>
    <w:rsid w:val="00C17974"/>
    <w:rsid w:val="00C20ED7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07551"/>
    <w:rsid w:val="00E10E14"/>
    <w:rsid w:val="00E124F4"/>
    <w:rsid w:val="00E1569E"/>
    <w:rsid w:val="00E36337"/>
    <w:rsid w:val="00E41539"/>
    <w:rsid w:val="00E50848"/>
    <w:rsid w:val="00E60191"/>
    <w:rsid w:val="00E83A82"/>
    <w:rsid w:val="00EA1F1A"/>
    <w:rsid w:val="00EB72AD"/>
    <w:rsid w:val="00EC37A1"/>
    <w:rsid w:val="00EF2B18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2016-10-17T11:41:00Z</dcterms:created>
  <dcterms:modified xsi:type="dcterms:W3CDTF">2016-10-18T09:21:00Z</dcterms:modified>
</cp:coreProperties>
</file>